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C846F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POTTER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d.1467)</w:t>
      </w:r>
    </w:p>
    <w:p w14:paraId="4D81963A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Nottingham.</w:t>
      </w:r>
    </w:p>
    <w:p w14:paraId="7F6D0B4E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</w:p>
    <w:p w14:paraId="1557A02E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</w:p>
    <w:p w14:paraId="5DA8CD77" w14:textId="796A7C3C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Aug.1467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p.132)</w:t>
      </w:r>
    </w:p>
    <w:p w14:paraId="2FDF3662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 (ibid.) </w:t>
      </w:r>
    </w:p>
    <w:p w14:paraId="21361383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</w:p>
    <w:p w14:paraId="32974E20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</w:p>
    <w:p w14:paraId="719CEAAD" w14:textId="77777777" w:rsidR="00623169" w:rsidRDefault="00623169" w:rsidP="006231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April 2021</w:t>
      </w:r>
    </w:p>
    <w:p w14:paraId="4466A3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87F9" w14:textId="77777777" w:rsidR="00FF6459" w:rsidRDefault="00FF6459" w:rsidP="009139A6">
      <w:r>
        <w:separator/>
      </w:r>
    </w:p>
  </w:endnote>
  <w:endnote w:type="continuationSeparator" w:id="0">
    <w:p w14:paraId="464B5627" w14:textId="77777777" w:rsidR="00FF6459" w:rsidRDefault="00FF64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82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3CB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9A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9AC1B" w14:textId="77777777" w:rsidR="00FF6459" w:rsidRDefault="00FF6459" w:rsidP="009139A6">
      <w:r>
        <w:separator/>
      </w:r>
    </w:p>
  </w:footnote>
  <w:footnote w:type="continuationSeparator" w:id="0">
    <w:p w14:paraId="063EEEDF" w14:textId="77777777" w:rsidR="00FF6459" w:rsidRDefault="00FF64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EB3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23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68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169"/>
    <w:rsid w:val="000666E0"/>
    <w:rsid w:val="002510B7"/>
    <w:rsid w:val="005C130B"/>
    <w:rsid w:val="00623169"/>
    <w:rsid w:val="00826F5C"/>
    <w:rsid w:val="009139A6"/>
    <w:rsid w:val="009448BB"/>
    <w:rsid w:val="00A3176C"/>
    <w:rsid w:val="00AE65F8"/>
    <w:rsid w:val="00BA00AB"/>
    <w:rsid w:val="00CB4ED9"/>
    <w:rsid w:val="00D35FE1"/>
    <w:rsid w:val="00EB3209"/>
    <w:rsid w:val="00F5287F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28C52"/>
  <w15:chartTrackingRefBased/>
  <w15:docId w15:val="{92C8B9EE-65BA-4B25-AB4D-87D704BD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16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2021-04-27T08:16:00Z</dcterms:created>
  <dcterms:modified xsi:type="dcterms:W3CDTF">2021-09-08T07:28:00Z</dcterms:modified>
</cp:coreProperties>
</file>